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82C5C" w14:textId="6678C9D6" w:rsidR="00BA00AB" w:rsidRDefault="00DF7FB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Thomas MASSINGBERDE</w:t>
      </w:r>
      <w:r>
        <w:rPr>
          <w:rFonts w:ascii="Times New Roman" w:hAnsi="Times New Roman" w:cs="Times New Roman"/>
          <w:sz w:val="24"/>
          <w:szCs w:val="24"/>
        </w:rPr>
        <w:t xml:space="preserve">       (d.1405)</w:t>
      </w:r>
    </w:p>
    <w:p w14:paraId="5038C372" w14:textId="2B53CD27" w:rsidR="00DF7FB9" w:rsidRDefault="00DF7FB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Gunby, Lincolnshire.</w:t>
      </w:r>
    </w:p>
    <w:p w14:paraId="48F2284F" w14:textId="0D01420F" w:rsidR="00DF7FB9" w:rsidRDefault="00DF7FB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4FE762" w14:textId="086C5B58" w:rsidR="00DF7FB9" w:rsidRDefault="00DF7FB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F8F00C" w14:textId="22CF9808" w:rsidR="00DF7FB9" w:rsidRDefault="00DF7FB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1405</w:t>
      </w:r>
      <w:r>
        <w:rPr>
          <w:rFonts w:ascii="Times New Roman" w:hAnsi="Times New Roman" w:cs="Times New Roman"/>
          <w:sz w:val="24"/>
          <w:szCs w:val="24"/>
        </w:rPr>
        <w:tab/>
        <w:t>He died.</w:t>
      </w:r>
    </w:p>
    <w:p w14:paraId="110826C7" w14:textId="47842F4B" w:rsidR="00DF7FB9" w:rsidRDefault="00DF7FB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(UK and Ireland, Find A Grave Index, 1300s-Current)</w:t>
      </w:r>
    </w:p>
    <w:p w14:paraId="35173806" w14:textId="56CD079C" w:rsidR="00DF7FB9" w:rsidRDefault="00DF7FB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A9C5D0" w14:textId="161683BF" w:rsidR="00DF7FB9" w:rsidRDefault="00DF7FB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C8FF4A" w14:textId="2F04CEA8" w:rsidR="00DF7FB9" w:rsidRPr="00DF7FB9" w:rsidRDefault="00DF7FB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July 2022</w:t>
      </w:r>
    </w:p>
    <w:sectPr w:rsidR="00DF7FB9" w:rsidRPr="00DF7F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5C2FF" w14:textId="77777777" w:rsidR="00DF7FB9" w:rsidRDefault="00DF7FB9" w:rsidP="009139A6">
      <w:r>
        <w:separator/>
      </w:r>
    </w:p>
  </w:endnote>
  <w:endnote w:type="continuationSeparator" w:id="0">
    <w:p w14:paraId="5D4E87B0" w14:textId="77777777" w:rsidR="00DF7FB9" w:rsidRDefault="00DF7FB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23C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9CD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5B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A94D8" w14:textId="77777777" w:rsidR="00DF7FB9" w:rsidRDefault="00DF7FB9" w:rsidP="009139A6">
      <w:r>
        <w:separator/>
      </w:r>
    </w:p>
  </w:footnote>
  <w:footnote w:type="continuationSeparator" w:id="0">
    <w:p w14:paraId="1C6190C1" w14:textId="77777777" w:rsidR="00DF7FB9" w:rsidRDefault="00DF7FB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86F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EC8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3C63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FB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F7FB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4151A"/>
  <w15:chartTrackingRefBased/>
  <w15:docId w15:val="{A698A151-69F1-4FA5-9289-26483BBF6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2022-07-08T20:03:00Z</dcterms:created>
  <dcterms:modified xsi:type="dcterms:W3CDTF">2022-07-08T20:06:00Z</dcterms:modified>
</cp:coreProperties>
</file>